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BA758" w14:textId="7357640F" w:rsidR="00991FC8" w:rsidRPr="00991FC8" w:rsidRDefault="00991FC8" w:rsidP="00991F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991FC8">
        <w:rPr>
          <w:rFonts w:ascii="Arial" w:hAnsi="Arial"/>
          <w:b/>
          <w:noProof/>
          <w:sz w:val="24"/>
          <w:lang w:eastAsia="en-US"/>
        </w:rPr>
        <w:t>3GPP TSG-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TSG/WGRef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CT</w:t>
      </w:r>
      <w:r w:rsidR="00572DA1">
        <w:rPr>
          <w:rFonts w:ascii="Arial" w:hAnsi="Arial"/>
          <w:b/>
          <w:noProof/>
          <w:sz w:val="24"/>
          <w:lang w:eastAsia="en-US"/>
        </w:rPr>
        <w:t>1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="00572DA1">
        <w:rPr>
          <w:rFonts w:ascii="Arial" w:hAnsi="Arial"/>
          <w:b/>
          <w:noProof/>
          <w:sz w:val="24"/>
          <w:lang w:eastAsia="en-US"/>
        </w:rPr>
        <w:t>151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lang w:eastAsia="en-US"/>
        </w:rPr>
        <w:fldChar w:fldCharType="end"/>
      </w:r>
      <w:r w:rsidR="00A130A9">
        <w:rPr>
          <w:rFonts w:ascii="Arial" w:hAnsi="Arial"/>
          <w:b/>
          <w:i/>
          <w:noProof/>
          <w:sz w:val="28"/>
          <w:lang w:eastAsia="en-US"/>
        </w:rPr>
        <w:tab/>
      </w:r>
      <w:r w:rsidR="00A130A9" w:rsidRPr="00A130A9">
        <w:rPr>
          <w:rFonts w:ascii="Arial" w:hAnsi="Arial"/>
          <w:b/>
          <w:iCs/>
          <w:noProof/>
          <w:sz w:val="24"/>
          <w:szCs w:val="18"/>
          <w:lang w:eastAsia="en-US"/>
        </w:rPr>
        <w:t>C1-245564</w:t>
      </w:r>
    </w:p>
    <w:p w14:paraId="18DFBCFA" w14:textId="77777777" w:rsidR="00991FC8" w:rsidRPr="00991FC8" w:rsidRDefault="00991FC8" w:rsidP="00991FC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Location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Hefei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Country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China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StartDate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14th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-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EndDate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18th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CF18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D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2FFB2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>New WID on Common API Framework (CAPIF) Phase</w:t>
      </w:r>
      <w:r w:rsidR="00B04673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1643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67E" w:rsidRPr="00C7267E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FDD41B1" w:rsidR="001E489F" w:rsidRPr="001E489F" w:rsidRDefault="001E489F" w:rsidP="00D533D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533DE">
        <w:rPr>
          <w:lang w:eastAsia="ja-JP"/>
        </w:rPr>
        <w:t>Common API Framework (</w:t>
      </w:r>
      <w:r w:rsidR="00D533DE" w:rsidRPr="00B46337">
        <w:rPr>
          <w:lang w:eastAsia="ja-JP"/>
        </w:rPr>
        <w:t>CAPIF</w:t>
      </w:r>
      <w:r w:rsidR="00D533DE">
        <w:rPr>
          <w:lang w:eastAsia="ja-JP"/>
        </w:rPr>
        <w:t>)</w:t>
      </w:r>
      <w:r w:rsidR="00D533DE" w:rsidRPr="00B46337">
        <w:rPr>
          <w:lang w:eastAsia="ja-JP"/>
        </w:rPr>
        <w:t xml:space="preserve"> Phase</w:t>
      </w:r>
      <w:r w:rsidR="00D533DE">
        <w:rPr>
          <w:lang w:eastAsia="ja-JP"/>
        </w:rPr>
        <w:t> </w:t>
      </w:r>
      <w:r w:rsidR="00D533DE" w:rsidRPr="00B46337">
        <w:rPr>
          <w:lang w:eastAsia="ja-JP"/>
        </w:rPr>
        <w:t>3</w:t>
      </w:r>
    </w:p>
    <w:p w14:paraId="4520DCE2" w14:textId="5F9F25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74812" w:rsidRPr="00274812">
        <w:rPr>
          <w:lang w:eastAsia="ja-JP"/>
        </w:rPr>
        <w:t>CAPIF_Ph3</w:t>
      </w:r>
    </w:p>
    <w:p w14:paraId="15B1DB90" w14:textId="5846467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A1B65" w:rsidRPr="002A1B65">
        <w:rPr>
          <w:highlight w:val="yellow"/>
          <w:lang w:eastAsia="ja-JP"/>
        </w:rPr>
        <w:t>xxx</w:t>
      </w:r>
    </w:p>
    <w:p w14:paraId="4D9605DA" w14:textId="2C9B837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74812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F97449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1195A6E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F1CDB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BB45B25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9C4DDFA" w:rsidR="001E489F" w:rsidRDefault="00B746A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04AF0C73" w:rsidR="001E489F" w:rsidRDefault="0027481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0D47036" w:rsidR="007861B8" w:rsidRDefault="0027481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1B65" w14:paraId="3394BE07" w14:textId="77777777">
        <w:trPr>
          <w:cantSplit/>
          <w:jc w:val="center"/>
        </w:trPr>
        <w:tc>
          <w:tcPr>
            <w:tcW w:w="1101" w:type="dxa"/>
          </w:tcPr>
          <w:p w14:paraId="02E5635C" w14:textId="1CBA504D" w:rsidR="002A1B65" w:rsidRPr="00274812" w:rsidRDefault="002A1B65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3521649D" w14:textId="14B6FE6B" w:rsidR="002A1B65" w:rsidRDefault="002A1B65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D1DAA9C" w14:textId="0D698561" w:rsidR="002A1B65" w:rsidRPr="00274812" w:rsidRDefault="002A1B65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56270FC4" w14:textId="4DD176A6" w:rsidR="002A1B65" w:rsidRPr="00274812" w:rsidRDefault="00964A47">
            <w:pPr>
              <w:pStyle w:val="TAL"/>
            </w:pPr>
            <w:r w:rsidRPr="00964A47">
              <w:t>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84465C" w14:paraId="1BD7D442" w14:textId="77777777">
        <w:trPr>
          <w:cantSplit/>
          <w:jc w:val="center"/>
        </w:trPr>
        <w:tc>
          <w:tcPr>
            <w:tcW w:w="1101" w:type="dxa"/>
          </w:tcPr>
          <w:p w14:paraId="299FF4B3" w14:textId="5A2C84DF" w:rsidR="0084465C" w:rsidRPr="00274812" w:rsidRDefault="0084465C">
            <w:pPr>
              <w:pStyle w:val="TAL"/>
            </w:pPr>
            <w:r w:rsidRPr="00274812">
              <w:t>1020062</w:t>
            </w:r>
          </w:p>
        </w:tc>
        <w:tc>
          <w:tcPr>
            <w:tcW w:w="3326" w:type="dxa"/>
          </w:tcPr>
          <w:p w14:paraId="787B34C4" w14:textId="46901E9A" w:rsidR="0084465C" w:rsidRPr="00274812" w:rsidRDefault="0084465C">
            <w:pPr>
              <w:pStyle w:val="TAL"/>
            </w:pPr>
            <w:r w:rsidRPr="00964A47">
              <w:t>Study on CAPIF Phase 3</w:t>
            </w:r>
          </w:p>
        </w:tc>
        <w:tc>
          <w:tcPr>
            <w:tcW w:w="5099" w:type="dxa"/>
          </w:tcPr>
          <w:p w14:paraId="29A436D2" w14:textId="21F2C95F" w:rsidR="0084465C" w:rsidRPr="00274812" w:rsidRDefault="0084465C">
            <w:pPr>
              <w:pStyle w:val="Guidance"/>
            </w:pPr>
            <w:r w:rsidRPr="00964A47">
              <w:t>Study on CAPIF Phase 3</w:t>
            </w:r>
          </w:p>
        </w:tc>
      </w:tr>
      <w:tr w:rsidR="0084465C" w14:paraId="21A08ADF" w14:textId="77777777">
        <w:trPr>
          <w:cantSplit/>
          <w:jc w:val="center"/>
        </w:trPr>
        <w:tc>
          <w:tcPr>
            <w:tcW w:w="1101" w:type="dxa"/>
          </w:tcPr>
          <w:p w14:paraId="3F9860FD" w14:textId="03B44BC5" w:rsidR="0084465C" w:rsidRPr="00274812" w:rsidRDefault="00783053">
            <w:pPr>
              <w:pStyle w:val="TAL"/>
            </w:pPr>
            <w:r w:rsidRPr="00274812">
              <w:t>790022</w:t>
            </w:r>
          </w:p>
        </w:tc>
        <w:tc>
          <w:tcPr>
            <w:tcW w:w="3326" w:type="dxa"/>
          </w:tcPr>
          <w:p w14:paraId="53CD9B5B" w14:textId="19777A7B" w:rsidR="0084465C" w:rsidRPr="00274812" w:rsidRDefault="00783053">
            <w:pPr>
              <w:pStyle w:val="TAL"/>
            </w:pPr>
            <w:r w:rsidRPr="00274812">
              <w:t>Enhancements for Common API Framework for 3GPP Northbound APIs</w:t>
            </w:r>
          </w:p>
        </w:tc>
        <w:tc>
          <w:tcPr>
            <w:tcW w:w="5099" w:type="dxa"/>
          </w:tcPr>
          <w:p w14:paraId="11CDDCE9" w14:textId="17A2882B" w:rsidR="0084465C" w:rsidRPr="00274812" w:rsidRDefault="00783053">
            <w:pPr>
              <w:pStyle w:val="Guidance"/>
            </w:pPr>
            <w:r w:rsidRPr="00274812">
              <w:t>Enhancements for Common API Framework for 3GPP Northbound APIs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4041498" w:rsidR="001E489F" w:rsidRDefault="00274812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3AC061FD" w14:textId="46B96214" w:rsidR="001E489F" w:rsidRDefault="00274812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17BF4B1" w14:textId="29B0AD93" w:rsidR="001E489F" w:rsidRPr="00251D80" w:rsidRDefault="00274812">
            <w:pPr>
              <w:pStyle w:val="Guidance"/>
            </w:pPr>
            <w:r w:rsidRPr="00274812">
              <w:t>Security aspects of CAPIF_Ph3</w:t>
            </w:r>
          </w:p>
        </w:tc>
      </w:tr>
      <w:tr w:rsidR="000A6B1C" w14:paraId="32BF384E" w14:textId="77777777">
        <w:trPr>
          <w:cantSplit/>
          <w:jc w:val="center"/>
        </w:trPr>
        <w:tc>
          <w:tcPr>
            <w:tcW w:w="1101" w:type="dxa"/>
          </w:tcPr>
          <w:p w14:paraId="5BA592FB" w14:textId="397196A6" w:rsidR="000A6B1C" w:rsidRPr="00274812" w:rsidRDefault="000A6B1C" w:rsidP="000A6B1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7A047E79" w14:textId="55AD439B" w:rsidR="000A6B1C" w:rsidRPr="00274812" w:rsidRDefault="000A6B1C" w:rsidP="000A6B1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1974D940" w14:textId="73078153" w:rsidR="000A6B1C" w:rsidRPr="00274812" w:rsidRDefault="000A6B1C" w:rsidP="000A6B1C">
            <w:pPr>
              <w:pStyle w:val="Guidance"/>
            </w:pPr>
            <w:r>
              <w:t xml:space="preserve">Addressing </w:t>
            </w:r>
            <w:proofErr w:type="gramStart"/>
            <w:r>
              <w:t>left-overs</w:t>
            </w:r>
            <w:proofErr w:type="gramEnd"/>
            <w:r>
              <w:t xml:space="preserve"> of SNAAPP and further enhancements.</w:t>
            </w:r>
          </w:p>
        </w:tc>
      </w:tr>
      <w:tr w:rsidR="000A6B1C" w14:paraId="4CFFD676" w14:textId="77777777">
        <w:trPr>
          <w:cantSplit/>
          <w:jc w:val="center"/>
        </w:trPr>
        <w:tc>
          <w:tcPr>
            <w:tcW w:w="1101" w:type="dxa"/>
          </w:tcPr>
          <w:p w14:paraId="324438B5" w14:textId="01F93C33" w:rsidR="000A6B1C" w:rsidRPr="00274812" w:rsidRDefault="000A6B1C" w:rsidP="000A6B1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7E404F6B" w14:textId="51872B7F" w:rsidR="000A6B1C" w:rsidRPr="00274812" w:rsidRDefault="000A6B1C" w:rsidP="000A6B1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0433A9A5" w14:textId="499C7F1B" w:rsidR="000A6B1C" w:rsidRPr="00274812" w:rsidRDefault="000A6B1C" w:rsidP="000A6B1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0A6B1C" w14:paraId="16C7B934" w14:textId="77777777">
        <w:trPr>
          <w:cantSplit/>
          <w:jc w:val="center"/>
        </w:trPr>
        <w:tc>
          <w:tcPr>
            <w:tcW w:w="1101" w:type="dxa"/>
          </w:tcPr>
          <w:p w14:paraId="74673894" w14:textId="131A5608" w:rsidR="000A6B1C" w:rsidRPr="00274812" w:rsidRDefault="000A6B1C" w:rsidP="000A6B1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36F26CCB" w14:textId="01E921ED" w:rsidR="000A6B1C" w:rsidRPr="00274812" w:rsidRDefault="000A6B1C" w:rsidP="000A6B1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D44784C" w14:textId="1494127A" w:rsidR="000A6B1C" w:rsidRPr="00274812" w:rsidRDefault="000A6B1C" w:rsidP="000A6B1C">
            <w:pPr>
              <w:pStyle w:val="Guidance"/>
            </w:pPr>
            <w:r w:rsidRPr="00274812">
              <w:t>Charging aspects of CAPIF</w:t>
            </w:r>
          </w:p>
        </w:tc>
      </w:tr>
      <w:tr w:rsidR="000A6B1C" w14:paraId="7D9D84D3" w14:textId="77777777">
        <w:trPr>
          <w:cantSplit/>
          <w:jc w:val="center"/>
        </w:trPr>
        <w:tc>
          <w:tcPr>
            <w:tcW w:w="1101" w:type="dxa"/>
          </w:tcPr>
          <w:p w14:paraId="0D5DAC7A" w14:textId="1ED206F7" w:rsidR="000A6B1C" w:rsidRPr="00274812" w:rsidRDefault="000A6B1C" w:rsidP="000A6B1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5DAE7CBD" w14:textId="77807D39" w:rsidR="000A6B1C" w:rsidRPr="00274812" w:rsidRDefault="000A6B1C" w:rsidP="000A6B1C">
            <w:pPr>
              <w:pStyle w:val="TAL"/>
            </w:pPr>
            <w:r w:rsidRPr="00274812">
              <w:t>Enhanced OAM for management exposure to external consumers (</w:t>
            </w:r>
            <w:proofErr w:type="spellStart"/>
            <w:r w:rsidRPr="00274812">
              <w:t>MExpo</w:t>
            </w:r>
            <w:proofErr w:type="spellEnd"/>
            <w:r w:rsidRPr="00274812">
              <w:t>)</w:t>
            </w:r>
          </w:p>
        </w:tc>
        <w:tc>
          <w:tcPr>
            <w:tcW w:w="5099" w:type="dxa"/>
          </w:tcPr>
          <w:p w14:paraId="09F45640" w14:textId="481A1874" w:rsidR="000A6B1C" w:rsidRPr="00274812" w:rsidRDefault="000A6B1C" w:rsidP="000A6B1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13C8E0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21AAA">
        <w:rPr>
          <w:b/>
          <w:bCs/>
        </w:rPr>
        <w:t xml:space="preserve"> </w:t>
      </w:r>
      <w:r w:rsidR="00997FDA">
        <w:rPr>
          <w:b/>
          <w:bCs/>
        </w:rPr>
        <w:t>n</w:t>
      </w:r>
      <w:r w:rsidR="00821AAA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A2F278" w14:textId="2A098EC5" w:rsidR="007E45D0" w:rsidRDefault="007E45D0" w:rsidP="007E45D0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 w:rsidR="005D6216">
        <w:t>6</w:t>
      </w:r>
      <w:r w:rsidRPr="004C6FFC">
        <w:t xml:space="preserve"> </w:t>
      </w:r>
      <w:r w:rsidR="00364596">
        <w:t xml:space="preserve">new </w:t>
      </w:r>
      <w:r w:rsidRPr="004C6FFC">
        <w:t xml:space="preserve">study item on </w:t>
      </w:r>
      <w:r w:rsidR="001C7702" w:rsidRPr="001C7702">
        <w:t>CAPIF Phase 3</w:t>
      </w:r>
      <w:r>
        <w:t xml:space="preserve"> (</w:t>
      </w:r>
      <w:r w:rsidR="00CE2043"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 w:rsidR="005D6216"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 w:rsidR="0032266D">
        <w:t>2</w:t>
      </w:r>
      <w:r>
        <w:t xml:space="preserve">2. The conclusions specified </w:t>
      </w:r>
      <w:r w:rsidRPr="004C6FFC">
        <w:t xml:space="preserve">in </w:t>
      </w:r>
      <w:r w:rsidRPr="00696942">
        <w:t>TR 23.700-</w:t>
      </w:r>
      <w:r w:rsidR="00F61B3D">
        <w:t>2</w:t>
      </w:r>
      <w:r>
        <w:t xml:space="preserve">2 will be the base for the normative </w:t>
      </w:r>
      <w:r w:rsidR="00290B5C">
        <w:t xml:space="preserve">stage-2 </w:t>
      </w:r>
      <w:r>
        <w:t>work in SA</w:t>
      </w:r>
      <w:r w:rsidR="0002518D">
        <w:t>6</w:t>
      </w:r>
      <w:r>
        <w:t>.</w:t>
      </w:r>
    </w:p>
    <w:p w14:paraId="55007D6D" w14:textId="7D7F9209" w:rsidR="00236296" w:rsidRDefault="000C528B" w:rsidP="00236296">
      <w:r>
        <w:t>In addition</w:t>
      </w:r>
      <w:r w:rsidR="00236296">
        <w:t xml:space="preserve">, a new SA6 work item </w:t>
      </w:r>
      <w:r w:rsidR="000C161E">
        <w:t>"</w:t>
      </w:r>
      <w:r w:rsidR="00D619A9" w:rsidRPr="00D619A9">
        <w:t>Common API Framework (CAPIF) Phase 3</w:t>
      </w:r>
      <w:r w:rsidR="000C161E">
        <w:t>"</w:t>
      </w:r>
      <w:r w:rsidR="00236296" w:rsidRPr="00D675D0">
        <w:t xml:space="preserve"> </w:t>
      </w:r>
      <w:r w:rsidR="00236296">
        <w:t xml:space="preserve">was approved by TSG at </w:t>
      </w:r>
      <w:r w:rsidR="00236296" w:rsidRPr="00114FD1">
        <w:t>SA#</w:t>
      </w:r>
      <w:r w:rsidR="00C11488">
        <w:t>105</w:t>
      </w:r>
      <w:r w:rsidR="00236296">
        <w:t xml:space="preserve">, </w:t>
      </w:r>
      <w:r w:rsidR="00236296">
        <w:rPr>
          <w:lang w:val="en-US"/>
        </w:rPr>
        <w:t xml:space="preserve">see </w:t>
      </w:r>
      <w:r w:rsidR="00E851E2" w:rsidRPr="00E851E2">
        <w:rPr>
          <w:lang w:val="en-US"/>
        </w:rPr>
        <w:t>SP-241381</w:t>
      </w:r>
      <w:r w:rsidR="00236296">
        <w:t>.</w:t>
      </w:r>
    </w:p>
    <w:p w14:paraId="5B268C7F" w14:textId="77777777" w:rsidR="006E51AF" w:rsidRDefault="006E51AF" w:rsidP="006E51AF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22B1A210" w14:textId="5C8BBF95" w:rsidR="007E45D0" w:rsidRDefault="00A61297" w:rsidP="00821AAA">
      <w: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699A89" w14:textId="1331ABD3" w:rsidR="002109DD" w:rsidRPr="00935B1D" w:rsidRDefault="002109DD" w:rsidP="002109DD">
      <w:r>
        <w:t xml:space="preserve">The objective of this work item is to </w:t>
      </w:r>
      <w:r w:rsidR="00864200">
        <w:t xml:space="preserve">specify the </w:t>
      </w:r>
      <w:r w:rsidR="00000A9F"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305A4F6A" w14:textId="77777777" w:rsidR="002109DD" w:rsidRDefault="002109DD" w:rsidP="002109DD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stage-2 work):</w:t>
      </w:r>
    </w:p>
    <w:p w14:paraId="7F0797A5" w14:textId="77777777" w:rsidR="00C717C5" w:rsidRDefault="00C717C5" w:rsidP="00140FDA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48EC3AE7" w14:textId="6090FBE2" w:rsidR="007F33FD" w:rsidRDefault="007F33FD" w:rsidP="00140FDA">
      <w:pPr>
        <w:ind w:left="720"/>
      </w:pPr>
      <w:bookmarkStart w:id="1" w:name="_Hlk134820969"/>
      <w:r>
        <w:t xml:space="preserve">For CT3, based on Rel-19 normative stage-2 work </w:t>
      </w:r>
      <w:r w:rsidR="006D2C18">
        <w:t xml:space="preserve">expected to be </w:t>
      </w:r>
      <w:r>
        <w:t>developed in 3GPP TS 23.222, the expected work includes:</w:t>
      </w:r>
    </w:p>
    <w:p w14:paraId="299C8051" w14:textId="0764025A" w:rsidR="007F33FD" w:rsidRPr="00D71273" w:rsidRDefault="007F33FD" w:rsidP="00140FDA">
      <w:pPr>
        <w:pStyle w:val="B1"/>
        <w:numPr>
          <w:ilvl w:val="0"/>
          <w:numId w:val="9"/>
        </w:numPr>
        <w:ind w:left="1724"/>
      </w:pPr>
      <w:r w:rsidRPr="00D71273">
        <w:t xml:space="preserve">CAPIF protocol enhancements for alignment of updated CAPIF stage </w:t>
      </w:r>
      <w:r w:rsidR="0062758E">
        <w:t>2</w:t>
      </w:r>
      <w:r w:rsidRPr="00D71273">
        <w:t xml:space="preserve"> requirements (e.g. new IE</w:t>
      </w:r>
      <w:r w:rsidR="00D86C05">
        <w:t>s</w:t>
      </w:r>
      <w:r w:rsidRPr="00D71273">
        <w:t xml:space="preserve"> of </w:t>
      </w:r>
      <w:r w:rsidR="00D86C05">
        <w:t xml:space="preserve">new or </w:t>
      </w:r>
      <w:r w:rsidRPr="00D71273">
        <w:t>existing CAPIF APIs).</w:t>
      </w:r>
    </w:p>
    <w:p w14:paraId="11CDB06C" w14:textId="77777777" w:rsidR="00F009B9" w:rsidRDefault="007F33FD" w:rsidP="00F009B9">
      <w:pPr>
        <w:pStyle w:val="B1"/>
        <w:numPr>
          <w:ilvl w:val="0"/>
          <w:numId w:val="9"/>
        </w:numPr>
        <w:ind w:left="1724"/>
      </w:pPr>
      <w:r w:rsidRPr="00D71273">
        <w:rPr>
          <w:lang w:eastAsia="ja-JP"/>
        </w:rPr>
        <w:t xml:space="preserve">Enhancements of </w:t>
      </w:r>
      <w:r w:rsidR="0086798A">
        <w:rPr>
          <w:lang w:eastAsia="ja-JP"/>
        </w:rPr>
        <w:t>CAPIF-8</w:t>
      </w:r>
      <w:r w:rsidRPr="00D71273">
        <w:rPr>
          <w:lang w:eastAsia="ja-JP"/>
        </w:rPr>
        <w:t xml:space="preserve"> for </w:t>
      </w:r>
      <w:r w:rsidRPr="00D71273">
        <w:t xml:space="preserve">alignment of updated CAPIF stage </w:t>
      </w:r>
      <w:r w:rsidR="00572C9B">
        <w:t>2</w:t>
      </w:r>
      <w:r w:rsidRPr="00D71273">
        <w:t xml:space="preserve"> requirements.</w:t>
      </w:r>
      <w:bookmarkEnd w:id="1"/>
    </w:p>
    <w:p w14:paraId="45F26688" w14:textId="77777777" w:rsidR="002B2E21" w:rsidRDefault="00F009B9" w:rsidP="002B2E21">
      <w:pPr>
        <w:pStyle w:val="B1"/>
        <w:numPr>
          <w:ilvl w:val="0"/>
          <w:numId w:val="9"/>
        </w:numPr>
        <w:ind w:left="1724"/>
      </w:pPr>
      <w:r w:rsidRPr="00F009B9">
        <w:rPr>
          <w:lang w:eastAsia="ja-JP"/>
        </w:rPr>
        <w:lastRenderedPageBreak/>
        <w:t>Enhancements to enable instantiation for service API/AEF.</w:t>
      </w:r>
    </w:p>
    <w:p w14:paraId="0498B91B" w14:textId="3FB96206" w:rsidR="002B2E21" w:rsidRPr="00035C7B" w:rsidRDefault="002B2E21" w:rsidP="002B2E21">
      <w:pPr>
        <w:pStyle w:val="B1"/>
        <w:numPr>
          <w:ilvl w:val="0"/>
          <w:numId w:val="9"/>
        </w:numPr>
        <w:ind w:left="1724"/>
      </w:pPr>
      <w:r>
        <w:t>Enhancements to CAPIF event notifications related to API invokers.</w:t>
      </w:r>
    </w:p>
    <w:p w14:paraId="7A42ED57" w14:textId="79786A8E" w:rsidR="00FA76CF" w:rsidRPr="003B093F" w:rsidRDefault="00C87CF1" w:rsidP="00140FDA">
      <w:pPr>
        <w:ind w:left="644"/>
        <w:rPr>
          <w:b/>
          <w:bCs/>
          <w:u w:val="single"/>
        </w:rPr>
      </w:pPr>
      <w:r w:rsidRPr="1D70AFEC">
        <w:rPr>
          <w:b/>
          <w:bCs/>
          <w:u w:val="single"/>
        </w:rPr>
        <w:t xml:space="preserve">CT1: </w:t>
      </w:r>
    </w:p>
    <w:p w14:paraId="1EDA5B3E" w14:textId="6863E63B" w:rsidR="5DD62A61" w:rsidRDefault="5DD62A61" w:rsidP="1D70AFEC">
      <w:pPr>
        <w:ind w:left="1135" w:hanging="851"/>
        <w:rPr>
          <w:color w:val="FF0000"/>
        </w:rPr>
      </w:pPr>
      <w:r w:rsidRPr="1D70AFEC">
        <w:rPr>
          <w:color w:val="FF0000"/>
        </w:rPr>
        <w:t>Editor’s Note: Whether CT1 is impacted and expected work to be done, based on Rel-19 normative stage-2 work expected to be developed in 3GPP TS 23.222, is FFS.</w:t>
      </w:r>
    </w:p>
    <w:p w14:paraId="5D4D3843" w14:textId="45021667" w:rsidR="1D70AFEC" w:rsidRDefault="1D70AFEC" w:rsidP="1D70AFEC">
      <w:pPr>
        <w:ind w:left="644"/>
      </w:pPr>
    </w:p>
    <w:p w14:paraId="260F7489" w14:textId="26D5BCF2" w:rsidR="00284C9F" w:rsidRDefault="00EB3492" w:rsidP="00562504">
      <w:pPr>
        <w:ind w:left="1440" w:hanging="1440"/>
      </w:pPr>
      <w:r>
        <w:t>NOTE 1:</w:t>
      </w:r>
      <w:r>
        <w:tab/>
      </w:r>
      <w:r w:rsidR="00284C9F">
        <w:t>B</w:t>
      </w:r>
      <w:r w:rsidR="00284C9F" w:rsidRPr="00284C9F">
        <w:t>ased on SA3 study outcome</w:t>
      </w:r>
      <w:r w:rsidR="003C348D">
        <w:t xml:space="preserve"> and normative work</w:t>
      </w:r>
      <w:r w:rsidR="00284C9F" w:rsidRPr="00284C9F">
        <w:t xml:space="preserve">, </w:t>
      </w:r>
      <w:r w:rsidR="003C5731">
        <w:t>CT</w:t>
      </w:r>
      <w:r w:rsidR="00284C9F" w:rsidRPr="00284C9F">
        <w:t xml:space="preserve"> </w:t>
      </w:r>
      <w:r w:rsidR="003C5731">
        <w:t xml:space="preserve">impacts </w:t>
      </w:r>
      <w:r w:rsidR="00284C9F" w:rsidRPr="00284C9F">
        <w:t>will also be added in this WID</w:t>
      </w:r>
      <w:r w:rsidR="00562504">
        <w:t xml:space="preserve">, if </w:t>
      </w:r>
      <w:r w:rsidR="003C5731">
        <w:t>applicable</w:t>
      </w:r>
      <w:r w:rsidR="00562504">
        <w:t>.</w:t>
      </w:r>
    </w:p>
    <w:p w14:paraId="02255528" w14:textId="6BE8406D" w:rsidR="00EB3492" w:rsidRDefault="00EB3492" w:rsidP="00562504">
      <w:pPr>
        <w:ind w:left="1440" w:hanging="1440"/>
      </w:pPr>
      <w:r>
        <w:t>NOTE 2:</w:t>
      </w:r>
      <w:r>
        <w:tab/>
      </w:r>
      <w:r w:rsidR="00561B6C">
        <w:t>B</w:t>
      </w:r>
      <w:r w:rsidR="00561B6C" w:rsidRPr="00284C9F">
        <w:t>ased on SA</w:t>
      </w:r>
      <w:r w:rsidR="00561B6C">
        <w:t>5</w:t>
      </w:r>
      <w:r w:rsidR="00561B6C" w:rsidRPr="00284C9F">
        <w:t xml:space="preserve"> study outcome</w:t>
      </w:r>
      <w:r w:rsidR="00561B6C">
        <w:t xml:space="preserve"> and normative work</w:t>
      </w:r>
      <w:r w:rsidR="00561B6C" w:rsidRPr="00284C9F">
        <w:t xml:space="preserve">, </w:t>
      </w:r>
      <w:r w:rsidR="003762FA">
        <w:t>CT</w:t>
      </w:r>
      <w:r w:rsidR="003762FA" w:rsidRPr="00284C9F">
        <w:t xml:space="preserve"> </w:t>
      </w:r>
      <w:r w:rsidR="003762FA">
        <w:t xml:space="preserve">impacts </w:t>
      </w:r>
      <w:r w:rsidR="00561B6C" w:rsidRPr="00284C9F">
        <w:t>will also be added in this WID</w:t>
      </w:r>
      <w:r w:rsidR="00562504">
        <w:t>, if applicable.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BFD88F" w:rsidR="001E489F" w:rsidRPr="00F02DCA" w:rsidRDefault="001257E7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139999D" w:rsidR="001E489F" w:rsidRPr="00F02DCA" w:rsidRDefault="00BE1B83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Enhancements to the Stage-3 aspects of Common API Framework for 3GPP Northbound APIs for supporting Resource owner aware Northbound API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6977F52" w:rsidR="001E489F" w:rsidRPr="00F02DCA" w:rsidRDefault="008C3D1A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A8C6D9" w:rsidR="001E489F" w:rsidRPr="00F02DCA" w:rsidRDefault="009D09D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F793FE0" w14:textId="61509CEA" w:rsidR="002A1B65" w:rsidRPr="00907EB1" w:rsidRDefault="00997FDA" w:rsidP="001E489F">
      <w:pPr>
        <w:rPr>
          <w:lang w:val="de-DE"/>
        </w:rPr>
      </w:pPr>
      <w:r w:rsidRPr="00907EB1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53CF39A" w:rsidR="001E489F" w:rsidRPr="00557B2E" w:rsidRDefault="00997FD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544716A" w14:textId="77777777" w:rsidR="002A1B65" w:rsidRPr="00826B02" w:rsidRDefault="002A1B65" w:rsidP="002A1B65">
      <w:r w:rsidRPr="00826B02">
        <w:t>SA3 on aspects related to security and privacy for CAPIF and API exposure, SA5 on aspects related to exposure of management services</w:t>
      </w:r>
      <w:r>
        <w:t xml:space="preserve"> and CAPIF charging</w:t>
      </w:r>
      <w:r w:rsidRPr="00826B02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517B4B5" w:rsidR="001E489F" w:rsidRDefault="00997FDA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2130ABA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C03BC" w14:textId="77777777" w:rsidR="002A1553" w:rsidRDefault="002A1553">
      <w:r>
        <w:separator/>
      </w:r>
    </w:p>
  </w:endnote>
  <w:endnote w:type="continuationSeparator" w:id="0">
    <w:p w14:paraId="4AB3837D" w14:textId="77777777" w:rsidR="002A1553" w:rsidRDefault="002A1553">
      <w:r>
        <w:continuationSeparator/>
      </w:r>
    </w:p>
  </w:endnote>
  <w:endnote w:type="continuationNotice" w:id="1">
    <w:p w14:paraId="147580F9" w14:textId="77777777" w:rsidR="002A1553" w:rsidRDefault="002A1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50D98" w14:textId="77777777" w:rsidR="002A1553" w:rsidRDefault="002A1553">
      <w:r>
        <w:separator/>
      </w:r>
    </w:p>
  </w:footnote>
  <w:footnote w:type="continuationSeparator" w:id="0">
    <w:p w14:paraId="3D67FC32" w14:textId="77777777" w:rsidR="002A1553" w:rsidRDefault="002A1553">
      <w:r>
        <w:continuationSeparator/>
      </w:r>
    </w:p>
  </w:footnote>
  <w:footnote w:type="continuationNotice" w:id="1">
    <w:p w14:paraId="743502EC" w14:textId="77777777" w:rsidR="002A1553" w:rsidRDefault="002A1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3016C"/>
    <w:rsid w:val="00030CD4"/>
    <w:rsid w:val="000312D0"/>
    <w:rsid w:val="000344A1"/>
    <w:rsid w:val="00035C7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F6E51"/>
    <w:rsid w:val="00102217"/>
    <w:rsid w:val="00102A24"/>
    <w:rsid w:val="00114083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EA3"/>
    <w:rsid w:val="00180FBE"/>
    <w:rsid w:val="0018482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035"/>
    <w:rsid w:val="001B650D"/>
    <w:rsid w:val="001C4D9B"/>
    <w:rsid w:val="001C7702"/>
    <w:rsid w:val="001D0B09"/>
    <w:rsid w:val="001E1A40"/>
    <w:rsid w:val="001E489F"/>
    <w:rsid w:val="001E6729"/>
    <w:rsid w:val="001F29EE"/>
    <w:rsid w:val="001F72CF"/>
    <w:rsid w:val="001F7653"/>
    <w:rsid w:val="002070CB"/>
    <w:rsid w:val="002109DD"/>
    <w:rsid w:val="00221438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812"/>
    <w:rsid w:val="00284C9F"/>
    <w:rsid w:val="00290B5C"/>
    <w:rsid w:val="002919B7"/>
    <w:rsid w:val="00291EF2"/>
    <w:rsid w:val="00295D61"/>
    <w:rsid w:val="002973EC"/>
    <w:rsid w:val="00297C1F"/>
    <w:rsid w:val="002A1553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59A"/>
    <w:rsid w:val="00320536"/>
    <w:rsid w:val="0032266D"/>
    <w:rsid w:val="00325E33"/>
    <w:rsid w:val="00326806"/>
    <w:rsid w:val="003275E6"/>
    <w:rsid w:val="0033385A"/>
    <w:rsid w:val="00354553"/>
    <w:rsid w:val="003568E3"/>
    <w:rsid w:val="00364596"/>
    <w:rsid w:val="003715B7"/>
    <w:rsid w:val="003762FA"/>
    <w:rsid w:val="00376C60"/>
    <w:rsid w:val="00382E20"/>
    <w:rsid w:val="00392C87"/>
    <w:rsid w:val="003A5D02"/>
    <w:rsid w:val="003A5FFA"/>
    <w:rsid w:val="003A67E1"/>
    <w:rsid w:val="003A7108"/>
    <w:rsid w:val="003B093F"/>
    <w:rsid w:val="003B2166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7D84"/>
    <w:rsid w:val="004B7E21"/>
    <w:rsid w:val="004C4C9B"/>
    <w:rsid w:val="004C7EB2"/>
    <w:rsid w:val="004D2FA0"/>
    <w:rsid w:val="004E1010"/>
    <w:rsid w:val="004F4172"/>
    <w:rsid w:val="004F585C"/>
    <w:rsid w:val="0050202A"/>
    <w:rsid w:val="00507903"/>
    <w:rsid w:val="0052032E"/>
    <w:rsid w:val="00521896"/>
    <w:rsid w:val="00522A80"/>
    <w:rsid w:val="00526807"/>
    <w:rsid w:val="00527223"/>
    <w:rsid w:val="00535A39"/>
    <w:rsid w:val="005447AA"/>
    <w:rsid w:val="00544D8F"/>
    <w:rsid w:val="00553BDE"/>
    <w:rsid w:val="00556F13"/>
    <w:rsid w:val="00561B6C"/>
    <w:rsid w:val="00562495"/>
    <w:rsid w:val="00562504"/>
    <w:rsid w:val="00565A62"/>
    <w:rsid w:val="00572C9B"/>
    <w:rsid w:val="00572DA1"/>
    <w:rsid w:val="0057401B"/>
    <w:rsid w:val="00577727"/>
    <w:rsid w:val="005777AF"/>
    <w:rsid w:val="005853D3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69D"/>
    <w:rsid w:val="005F2E94"/>
    <w:rsid w:val="005F4B34"/>
    <w:rsid w:val="00616E18"/>
    <w:rsid w:val="00617450"/>
    <w:rsid w:val="00620287"/>
    <w:rsid w:val="00623AED"/>
    <w:rsid w:val="0062580F"/>
    <w:rsid w:val="0062758E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383"/>
    <w:rsid w:val="00791B51"/>
    <w:rsid w:val="00791ECA"/>
    <w:rsid w:val="00795AD1"/>
    <w:rsid w:val="007A3BF4"/>
    <w:rsid w:val="007B5456"/>
    <w:rsid w:val="007B5F65"/>
    <w:rsid w:val="007C767B"/>
    <w:rsid w:val="007D3C7C"/>
    <w:rsid w:val="007D687A"/>
    <w:rsid w:val="007E1BA0"/>
    <w:rsid w:val="007E45D0"/>
    <w:rsid w:val="007E6A3F"/>
    <w:rsid w:val="007F2297"/>
    <w:rsid w:val="007F33FD"/>
    <w:rsid w:val="007F55EC"/>
    <w:rsid w:val="007F6574"/>
    <w:rsid w:val="007F7100"/>
    <w:rsid w:val="00821AAA"/>
    <w:rsid w:val="00831057"/>
    <w:rsid w:val="00837EF8"/>
    <w:rsid w:val="0084119C"/>
    <w:rsid w:val="0084465C"/>
    <w:rsid w:val="00850CD4"/>
    <w:rsid w:val="00854A49"/>
    <w:rsid w:val="008578D0"/>
    <w:rsid w:val="008624DE"/>
    <w:rsid w:val="008634EB"/>
    <w:rsid w:val="00864200"/>
    <w:rsid w:val="00866945"/>
    <w:rsid w:val="0086798A"/>
    <w:rsid w:val="00876BD5"/>
    <w:rsid w:val="00897C84"/>
    <w:rsid w:val="008A06BE"/>
    <w:rsid w:val="008A56FD"/>
    <w:rsid w:val="008B416D"/>
    <w:rsid w:val="008C3D1A"/>
    <w:rsid w:val="008D3DA6"/>
    <w:rsid w:val="008D5DA3"/>
    <w:rsid w:val="008E70F7"/>
    <w:rsid w:val="008F1D3B"/>
    <w:rsid w:val="008F7444"/>
    <w:rsid w:val="008F7A15"/>
    <w:rsid w:val="0090183A"/>
    <w:rsid w:val="00907EB1"/>
    <w:rsid w:val="0091224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DE3"/>
    <w:rsid w:val="00960A44"/>
    <w:rsid w:val="00964A47"/>
    <w:rsid w:val="00967F79"/>
    <w:rsid w:val="00970864"/>
    <w:rsid w:val="009736D5"/>
    <w:rsid w:val="009768C3"/>
    <w:rsid w:val="00977C43"/>
    <w:rsid w:val="0098195A"/>
    <w:rsid w:val="00984267"/>
    <w:rsid w:val="00986B57"/>
    <w:rsid w:val="00990EEE"/>
    <w:rsid w:val="00991FC8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910"/>
    <w:rsid w:val="009E5DBA"/>
    <w:rsid w:val="009F6047"/>
    <w:rsid w:val="00A03D2A"/>
    <w:rsid w:val="00A10ADB"/>
    <w:rsid w:val="00A130A9"/>
    <w:rsid w:val="00A144AB"/>
    <w:rsid w:val="00A151A1"/>
    <w:rsid w:val="00A17F01"/>
    <w:rsid w:val="00A24557"/>
    <w:rsid w:val="00A248B2"/>
    <w:rsid w:val="00A267D7"/>
    <w:rsid w:val="00A27A64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855F8"/>
    <w:rsid w:val="00A906A4"/>
    <w:rsid w:val="00A97953"/>
    <w:rsid w:val="00AA574E"/>
    <w:rsid w:val="00AD324E"/>
    <w:rsid w:val="00AD5B51"/>
    <w:rsid w:val="00AD6D44"/>
    <w:rsid w:val="00AD7B78"/>
    <w:rsid w:val="00AF3D9C"/>
    <w:rsid w:val="00AF4118"/>
    <w:rsid w:val="00B00077"/>
    <w:rsid w:val="00B03107"/>
    <w:rsid w:val="00B04673"/>
    <w:rsid w:val="00B10820"/>
    <w:rsid w:val="00B16E03"/>
    <w:rsid w:val="00B1749C"/>
    <w:rsid w:val="00B22EAF"/>
    <w:rsid w:val="00B30214"/>
    <w:rsid w:val="00B3526C"/>
    <w:rsid w:val="00B35613"/>
    <w:rsid w:val="00B376E0"/>
    <w:rsid w:val="00B4057C"/>
    <w:rsid w:val="00B422EC"/>
    <w:rsid w:val="00B43DA4"/>
    <w:rsid w:val="00B45C31"/>
    <w:rsid w:val="00B47534"/>
    <w:rsid w:val="00B50B89"/>
    <w:rsid w:val="00B52AFB"/>
    <w:rsid w:val="00B5557E"/>
    <w:rsid w:val="00B63284"/>
    <w:rsid w:val="00B64DF6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605"/>
    <w:rsid w:val="00BD3369"/>
    <w:rsid w:val="00BD3E51"/>
    <w:rsid w:val="00BE1B83"/>
    <w:rsid w:val="00BE3E87"/>
    <w:rsid w:val="00BF0A84"/>
    <w:rsid w:val="00BF4326"/>
    <w:rsid w:val="00C03706"/>
    <w:rsid w:val="00C03F46"/>
    <w:rsid w:val="00C11488"/>
    <w:rsid w:val="00C159BC"/>
    <w:rsid w:val="00C15A54"/>
    <w:rsid w:val="00C2214E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3F06"/>
    <w:rsid w:val="00C6590B"/>
    <w:rsid w:val="00C66087"/>
    <w:rsid w:val="00C7131F"/>
    <w:rsid w:val="00C714F4"/>
    <w:rsid w:val="00C717C5"/>
    <w:rsid w:val="00C7267E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C084E"/>
    <w:rsid w:val="00CC491D"/>
    <w:rsid w:val="00CC58ED"/>
    <w:rsid w:val="00CE2043"/>
    <w:rsid w:val="00D00E71"/>
    <w:rsid w:val="00D0135E"/>
    <w:rsid w:val="00D145EC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82231"/>
    <w:rsid w:val="00D824A3"/>
    <w:rsid w:val="00D86C0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D0AAB"/>
    <w:rsid w:val="00DD3C66"/>
    <w:rsid w:val="00DD40D2"/>
    <w:rsid w:val="00DE196D"/>
    <w:rsid w:val="00DE5BBF"/>
    <w:rsid w:val="00DF01BE"/>
    <w:rsid w:val="00E013A9"/>
    <w:rsid w:val="00E03A99"/>
    <w:rsid w:val="00E041CD"/>
    <w:rsid w:val="00E051D5"/>
    <w:rsid w:val="00E06534"/>
    <w:rsid w:val="00E126A5"/>
    <w:rsid w:val="00E1463F"/>
    <w:rsid w:val="00E23207"/>
    <w:rsid w:val="00E31A94"/>
    <w:rsid w:val="00E34AA9"/>
    <w:rsid w:val="00E363A9"/>
    <w:rsid w:val="00E413E0"/>
    <w:rsid w:val="00E42F11"/>
    <w:rsid w:val="00E53AE3"/>
    <w:rsid w:val="00E5574A"/>
    <w:rsid w:val="00E64FB2"/>
    <w:rsid w:val="00E67B7D"/>
    <w:rsid w:val="00E81E2C"/>
    <w:rsid w:val="00E82FBF"/>
    <w:rsid w:val="00E851E2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E0176"/>
    <w:rsid w:val="00EF0942"/>
    <w:rsid w:val="00EF291F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78BE"/>
    <w:rsid w:val="00F43120"/>
    <w:rsid w:val="00F44FF2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C643D"/>
    <w:rsid w:val="00FC66DC"/>
    <w:rsid w:val="00FD1DAF"/>
    <w:rsid w:val="00FE3DCC"/>
    <w:rsid w:val="00FE53C8"/>
    <w:rsid w:val="00FE5FB7"/>
    <w:rsid w:val="1D70AFEC"/>
    <w:rsid w:val="5DD6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https://nokia.sharepoint.com/sites/gxp/_layouts/15/DocIdRedir.aspx?ID=RBI5PAMIO524-1616901215-31054</Url>
      <Description>RBI5PAMIO524-1616901215-31054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56165E-9BB3-4A7C-896B-D53D7E7D8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929070-AC51-4111-A8FA-B26046463D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FF2A6987-096D-4428-A99D-261A10E87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6AF347-685B-4145-8466-645292F5E8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B988DF-8606-4806-A5E6-2DCF891138E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766</Words>
  <Characters>4370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Jose Leon Calvo (Nokia)</cp:lastModifiedBy>
  <cp:revision>6</cp:revision>
  <cp:lastPrinted>2001-04-23T18:30:00Z</cp:lastPrinted>
  <dcterms:created xsi:type="dcterms:W3CDTF">2024-10-07T06:41:00Z</dcterms:created>
  <dcterms:modified xsi:type="dcterms:W3CDTF">2024-10-07T10:30:00Z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0e071f47-8e06-43e1-aa0e-feebde9f27fb</vt:lpwstr>
  </property>
  <property fmtid="{D5CDD505-2E9C-101B-9397-08002B2CF9AE}" pid="4" name="MediaServiceImageTags">
    <vt:lpwstr/>
  </property>
</Properties>
</file>